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03FD" w:rsidRPr="00496978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center"/>
        <w:rPr>
          <w:lang w:val="es-ES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es-ES"/>
        </w:rPr>
        <w:t>Support 1 :</w:t>
      </w: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 Campaña de sensibilización de la secretaria de Medio Ambiente de México</w:t>
      </w:r>
      <w:r>
        <w:rPr>
          <w:rFonts w:ascii="Times New Roman" w:hAnsi="Times New Roman"/>
          <w:sz w:val="24"/>
          <w:szCs w:val="24"/>
          <w:lang w:val="es-ES"/>
        </w:rPr>
        <w:t>.</w:t>
      </w:r>
    </w:p>
    <w:p w:rsidR="008A03FD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center"/>
      </w:pPr>
      <w:hyperlink r:id="rId7" w:history="1">
        <w:r>
          <w:rPr>
            <w:rStyle w:val="Lienhypertexte"/>
            <w:rFonts w:ascii="Times New Roman" w:hAnsi="Times New Roman"/>
            <w:sz w:val="24"/>
            <w:szCs w:val="24"/>
          </w:rPr>
          <w:t>https://youtu.be/kFSdcadGJmw</w:t>
        </w:r>
      </w:hyperlink>
    </w:p>
    <w:p w:rsidR="008A03FD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center"/>
      </w:pPr>
      <w:r>
        <w:rPr>
          <w:rStyle w:val="Lienhypertexte"/>
          <w:rFonts w:ascii="Times New Roman" w:hAnsi="Times New Roman"/>
          <w:color w:val="auto"/>
          <w:sz w:val="24"/>
          <w:szCs w:val="24"/>
        </w:rPr>
        <w:t>Objectif </w:t>
      </w:r>
      <w:r>
        <w:rPr>
          <w:rStyle w:val="Lienhypertexte"/>
          <w:rFonts w:ascii="Times New Roman" w:hAnsi="Times New Roman"/>
          <w:color w:val="auto"/>
          <w:sz w:val="24"/>
          <w:szCs w:val="24"/>
          <w:u w:val="none"/>
        </w:rPr>
        <w:t>: Découvrir une vidéo de sensibilisation.</w:t>
      </w:r>
    </w:p>
    <w:p w:rsidR="008A03FD" w:rsidRDefault="008A03F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center"/>
      </w:pPr>
    </w:p>
    <w:p w:rsidR="008A03FD" w:rsidRDefault="008A03FD">
      <w:pPr>
        <w:rPr>
          <w:rFonts w:ascii="Times New Roman" w:hAnsi="Times New Roman"/>
          <w:b/>
          <w:bCs/>
          <w:sz w:val="24"/>
          <w:szCs w:val="24"/>
        </w:rPr>
      </w:pPr>
    </w:p>
    <w:p w:rsidR="008A03FD" w:rsidRDefault="00000000">
      <w:pPr>
        <w:rPr>
          <w:rFonts w:ascii="Times New Roman" w:hAnsi="Times New Roman"/>
          <w:b/>
          <w:bCs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>ECOUTER et COMPRENDRE</w:t>
      </w:r>
    </w:p>
    <w:p w:rsidR="008A03FD" w:rsidRDefault="00000000">
      <w:pPr>
        <w:rPr>
          <w:rFonts w:ascii="Times New Roman" w:hAnsi="Times New Roman"/>
          <w:sz w:val="24"/>
          <w:szCs w:val="24"/>
          <w:u w:val="single"/>
          <w:lang w:val="es-ES"/>
        </w:rPr>
      </w:pPr>
      <w:r>
        <w:rPr>
          <w:rFonts w:ascii="Times New Roman" w:hAnsi="Times New Roman"/>
          <w:sz w:val="24"/>
          <w:szCs w:val="24"/>
          <w:u w:val="single"/>
          <w:lang w:val="es-ES"/>
        </w:rPr>
        <w:t xml:space="preserve">1. Apunta las palabras que conoces: </w:t>
      </w:r>
    </w:p>
    <w:p w:rsidR="008A03FD" w:rsidRDefault="008A03FD">
      <w:pPr>
        <w:rPr>
          <w:rFonts w:ascii="Times New Roman" w:hAnsi="Times New Roman"/>
          <w:sz w:val="24"/>
          <w:szCs w:val="24"/>
          <w:u w:val="single"/>
          <w:lang w:val="es-ES"/>
        </w:rPr>
      </w:pPr>
    </w:p>
    <w:p w:rsidR="008A03FD" w:rsidRDefault="00000000">
      <w:pPr>
        <w:rPr>
          <w:rFonts w:ascii="Times New Roman" w:hAnsi="Times New Roman"/>
          <w:sz w:val="24"/>
          <w:szCs w:val="24"/>
          <w:u w:val="single"/>
          <w:lang w:val="es-ES"/>
        </w:rPr>
      </w:pPr>
      <w:r>
        <w:rPr>
          <w:rFonts w:ascii="Times New Roman" w:hAnsi="Times New Roman"/>
          <w:sz w:val="24"/>
          <w:szCs w:val="24"/>
          <w:u w:val="single"/>
          <w:lang w:val="es-ES"/>
        </w:rPr>
        <w:t xml:space="preserve">2. </w:t>
      </w:r>
      <w:r w:rsidR="00496978">
        <w:rPr>
          <w:rFonts w:ascii="Times New Roman" w:hAnsi="Times New Roman"/>
          <w:sz w:val="24"/>
          <w:szCs w:val="24"/>
          <w:u w:val="single"/>
          <w:lang w:val="es-ES"/>
        </w:rPr>
        <w:t>Redacta frases con las palabras apuntadas para explicar o resumir lo que has entendido</w:t>
      </w:r>
      <w:r>
        <w:rPr>
          <w:rFonts w:ascii="Times New Roman" w:hAnsi="Times New Roman"/>
          <w:sz w:val="24"/>
          <w:szCs w:val="24"/>
          <w:u w:val="single"/>
          <w:lang w:val="es-ES"/>
        </w:rPr>
        <w:t>:</w:t>
      </w:r>
    </w:p>
    <w:p w:rsidR="008A03FD" w:rsidRDefault="00000000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-</w:t>
      </w:r>
    </w:p>
    <w:p w:rsidR="008A03FD" w:rsidRDefault="00000000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-</w:t>
      </w:r>
    </w:p>
    <w:p w:rsidR="008A03FD" w:rsidRDefault="00000000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-</w:t>
      </w:r>
    </w:p>
    <w:p w:rsidR="008A03FD" w:rsidRDefault="00000000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-</w:t>
      </w:r>
    </w:p>
    <w:p w:rsidR="008A03FD" w:rsidRDefault="00000000">
      <w:pPr>
        <w:rPr>
          <w:rFonts w:ascii="Times New Roman" w:hAnsi="Times New Roman"/>
          <w:sz w:val="24"/>
          <w:szCs w:val="24"/>
          <w:u w:val="single"/>
          <w:lang w:val="es-ES"/>
        </w:rPr>
      </w:pPr>
      <w:r>
        <w:rPr>
          <w:rFonts w:ascii="Times New Roman" w:hAnsi="Times New Roman"/>
          <w:sz w:val="24"/>
          <w:szCs w:val="24"/>
          <w:u w:val="single"/>
          <w:lang w:val="es-ES"/>
        </w:rPr>
        <w:t>3. Rodea los animales que aparecen en el vídeo:</w:t>
      </w:r>
    </w:p>
    <w:p w:rsidR="008A03FD" w:rsidRDefault="00000000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Una ballena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>Un gato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Una pantera 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>Una vaca</w:t>
      </w:r>
    </w:p>
    <w:p w:rsidR="008A03FD" w:rsidRDefault="00000000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Un jaguar 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>Un pájaro / Un loro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Un delfín </w:t>
      </w:r>
    </w:p>
    <w:p w:rsidR="008A03FD" w:rsidRDefault="00000000">
      <w:pPr>
        <w:pStyle w:val="Paragraphedeliste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Estos animales aparecen porque el gobierno de México quiere  ………………………</w:t>
      </w:r>
    </w:p>
    <w:p w:rsidR="008A03FD" w:rsidRDefault="00000000">
      <w:pPr>
        <w:pStyle w:val="Paragraphedeliste"/>
        <w:spacing w:line="360" w:lineRule="auto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………………………………………………………………………………………..</w:t>
      </w:r>
    </w:p>
    <w:p w:rsidR="008A03FD" w:rsidRDefault="00000000">
      <w:pPr>
        <w:rPr>
          <w:rFonts w:ascii="Times New Roman" w:hAnsi="Times New Roman"/>
          <w:sz w:val="24"/>
          <w:szCs w:val="24"/>
          <w:u w:val="single"/>
          <w:lang w:val="es-ES"/>
        </w:rPr>
      </w:pPr>
      <w:r>
        <w:rPr>
          <w:rFonts w:ascii="Times New Roman" w:hAnsi="Times New Roman"/>
          <w:sz w:val="24"/>
          <w:szCs w:val="24"/>
          <w:u w:val="single"/>
          <w:lang w:val="es-ES"/>
        </w:rPr>
        <w:t>4. Haz una lista de acciones negativas y positivas en el cuadro:</w:t>
      </w:r>
    </w:p>
    <w:p w:rsidR="008A03FD" w:rsidRDefault="00000000">
      <w:pPr>
        <w:ind w:left="2832" w:hanging="2832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-Tirar los residuos en el suelo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-Cuidar el   planeta 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                                        -Proteger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>-Despilfarrar (gaspiller) el agua</w:t>
      </w:r>
    </w:p>
    <w:p w:rsidR="008A03FD" w:rsidRDefault="00000000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 xml:space="preserve">-Respetar 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-Quemar (brûler) los bosques 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>-Contaminar el mar</w:t>
      </w:r>
    </w:p>
    <w:p w:rsidR="008A03FD" w:rsidRDefault="008A03FD">
      <w:pPr>
        <w:rPr>
          <w:rFonts w:ascii="Times New Roman" w:hAnsi="Times New Roman"/>
          <w:sz w:val="24"/>
          <w:szCs w:val="24"/>
          <w:lang w:val="es-ES"/>
        </w:rPr>
      </w:pPr>
    </w:p>
    <w:tbl>
      <w:tblPr>
        <w:tblW w:w="92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6"/>
        <w:gridCol w:w="4626"/>
      </w:tblGrid>
      <w:tr w:rsidR="008A03FD" w:rsidRPr="00496978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3FD" w:rsidRDefault="000000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  <w:lang w:val="es-ES"/>
              </w:rPr>
              <w:t>Acciones positivas por el planeta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3FD" w:rsidRDefault="000000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sz w:val="24"/>
                <w:szCs w:val="24"/>
                <w:lang w:val="es-ES"/>
              </w:rPr>
              <w:t>Acciones negativas por el planeta</w:t>
            </w:r>
          </w:p>
        </w:tc>
      </w:tr>
      <w:tr w:rsidR="008A03FD" w:rsidRPr="00496978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3FD" w:rsidRDefault="008A03FD">
            <w:pPr>
              <w:spacing w:after="0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3FD" w:rsidRDefault="008A03FD">
            <w:pPr>
              <w:spacing w:after="0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</w:tr>
      <w:tr w:rsidR="008A03FD" w:rsidRPr="00496978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3FD" w:rsidRDefault="008A03FD">
            <w:pPr>
              <w:spacing w:after="0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3FD" w:rsidRDefault="008A03FD">
            <w:pPr>
              <w:spacing w:after="0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</w:tr>
      <w:tr w:rsidR="008A03FD" w:rsidRPr="00496978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3FD" w:rsidRDefault="008A03FD">
            <w:pPr>
              <w:spacing w:after="0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3FD" w:rsidRDefault="008A03FD">
            <w:pPr>
              <w:spacing w:after="0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</w:tr>
      <w:tr w:rsidR="008A03FD" w:rsidRPr="00496978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3FD" w:rsidRDefault="008A03FD">
            <w:pPr>
              <w:spacing w:after="0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3FD" w:rsidRDefault="008A03FD">
            <w:pPr>
              <w:spacing w:after="0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</w:tr>
    </w:tbl>
    <w:p w:rsidR="008A03FD" w:rsidRDefault="00000000">
      <w:pPr>
        <w:rPr>
          <w:rFonts w:ascii="Times New Roman" w:hAnsi="Times New Roman"/>
          <w:b/>
          <w:bCs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 xml:space="preserve">ECRIRE </w:t>
      </w:r>
    </w:p>
    <w:p w:rsidR="008A03FD" w:rsidRDefault="00000000">
      <w:pPr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Para ti, ¿es importante realizar campañas de prevención como ésta? Explica tu punto de vista.</w:t>
      </w:r>
    </w:p>
    <w:p w:rsidR="008A03FD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center"/>
        <w:rPr>
          <w:rFonts w:ascii="Times New Roman" w:hAnsi="Times New Roman"/>
          <w:b/>
          <w:bCs/>
          <w:sz w:val="24"/>
          <w:szCs w:val="24"/>
          <w:lang w:val="es-ES"/>
        </w:rPr>
      </w:pPr>
      <w:r>
        <w:rPr>
          <w:rFonts w:ascii="Times New Roman" w:hAnsi="Times New Roman"/>
          <w:b/>
          <w:bCs/>
          <w:sz w:val="24"/>
          <w:szCs w:val="24"/>
          <w:lang w:val="es-ES"/>
        </w:rPr>
        <w:t>Vocabulario para ayudarte :</w:t>
      </w:r>
    </w:p>
    <w:p w:rsidR="008A03FD" w:rsidRPr="00496978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-Permite:  ça permet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eastAsia="Wingdings 2" w:hAnsi="Times New Roman"/>
          <w:sz w:val="24"/>
          <w:szCs w:val="24"/>
        </w:rPr>
        <w:t></w:t>
      </w:r>
      <w:r>
        <w:rPr>
          <w:rFonts w:ascii="Times New Roman" w:hAnsi="Times New Roman"/>
          <w:sz w:val="24"/>
          <w:szCs w:val="24"/>
          <w:lang w:val="es-ES"/>
        </w:rPr>
        <w:t xml:space="preserve"> N’oublie pas que tu peux utiliser HAY QUE ou</w:t>
      </w:r>
    </w:p>
    <w:p w:rsidR="008A03FD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 xml:space="preserve">-La población </w:t>
      </w:r>
      <w:r>
        <w:rPr>
          <w:rFonts w:ascii="Times New Roman" w:hAnsi="Times New Roman"/>
          <w:sz w:val="24"/>
          <w:szCs w:val="24"/>
          <w:lang w:val="es-ES"/>
        </w:rPr>
        <w:tab/>
        <w:t>/ La gente</w:t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</w:r>
      <w:r>
        <w:rPr>
          <w:rFonts w:ascii="Times New Roman" w:hAnsi="Times New Roman"/>
          <w:sz w:val="24"/>
          <w:szCs w:val="24"/>
          <w:lang w:val="es-ES"/>
        </w:rPr>
        <w:tab/>
        <w:t xml:space="preserve">                  TENER QUE </w:t>
      </w:r>
    </w:p>
    <w:p w:rsidR="008A03FD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-Tomar conciencia de que</w:t>
      </w:r>
    </w:p>
    <w:p w:rsidR="008A03FD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rFonts w:ascii="Times New Roman" w:hAnsi="Times New Roman"/>
          <w:sz w:val="24"/>
          <w:szCs w:val="24"/>
          <w:lang w:val="es-ES"/>
        </w:rPr>
      </w:pPr>
      <w:r>
        <w:rPr>
          <w:rFonts w:ascii="Times New Roman" w:hAnsi="Times New Roman"/>
          <w:sz w:val="24"/>
          <w:szCs w:val="24"/>
          <w:lang w:val="es-ES"/>
        </w:rPr>
        <w:t>-Para mí</w:t>
      </w:r>
    </w:p>
    <w:p w:rsidR="008A03FD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</w:pPr>
      <w:r>
        <w:rPr>
          <w:rFonts w:ascii="Times New Roman" w:hAnsi="Times New Roman"/>
          <w:sz w:val="24"/>
          <w:szCs w:val="24"/>
          <w:lang w:val="es-ES"/>
        </w:rPr>
        <w:t xml:space="preserve">-Pienso que  </w:t>
      </w:r>
    </w:p>
    <w:sectPr w:rsidR="008A03FD">
      <w:pgSz w:w="11906" w:h="16838"/>
      <w:pgMar w:top="709" w:right="1417" w:bottom="426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E6944" w:rsidRDefault="004E6944">
      <w:pPr>
        <w:spacing w:after="0"/>
      </w:pPr>
      <w:r>
        <w:separator/>
      </w:r>
    </w:p>
  </w:endnote>
  <w:endnote w:type="continuationSeparator" w:id="0">
    <w:p w:rsidR="004E6944" w:rsidRDefault="004E69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E6944" w:rsidRDefault="004E6944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4E6944" w:rsidRDefault="004E69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9286D"/>
    <w:multiLevelType w:val="multilevel"/>
    <w:tmpl w:val="2348C2E6"/>
    <w:lvl w:ilvl="0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852573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A03FD"/>
    <w:rsid w:val="004626AB"/>
    <w:rsid w:val="00496978"/>
    <w:rsid w:val="004E6944"/>
    <w:rsid w:val="008A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32D92"/>
  <w15:docId w15:val="{AD24D683-F353-4181-8B4E-A620E363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rPr>
      <w:color w:val="0563C1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paragraph" w:styleId="Paragraphedeliste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kFSdcadGJm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ESNEAULT</dc:creator>
  <dc:description/>
  <cp:lastModifiedBy>P C</cp:lastModifiedBy>
  <cp:revision>3</cp:revision>
  <cp:lastPrinted>2023-01-27T11:56:00Z</cp:lastPrinted>
  <dcterms:created xsi:type="dcterms:W3CDTF">2023-05-12T14:08:00Z</dcterms:created>
  <dcterms:modified xsi:type="dcterms:W3CDTF">2023-05-12T14:14:00Z</dcterms:modified>
</cp:coreProperties>
</file>